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6583C" w14:textId="77777777" w:rsidR="00D0714A" w:rsidRDefault="00D0714A" w:rsidP="00D071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UNDEYRWODE</w:t>
      </w:r>
      <w:r>
        <w:rPr>
          <w:rFonts w:ascii="Times New Roman" w:hAnsi="Times New Roman" w:cs="Times New Roman"/>
        </w:rPr>
        <w:t xml:space="preserve">     (fl.1483)</w:t>
      </w:r>
    </w:p>
    <w:p w14:paraId="1CD3BAE2" w14:textId="77777777" w:rsidR="00D0714A" w:rsidRDefault="00D0714A" w:rsidP="00D071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Dickleburgh</w:t>
      </w:r>
      <w:proofErr w:type="spellEnd"/>
      <w:r>
        <w:rPr>
          <w:rFonts w:ascii="Times New Roman" w:hAnsi="Times New Roman" w:cs="Times New Roman"/>
        </w:rPr>
        <w:t>, Norfolk. Husbandman.</w:t>
      </w:r>
    </w:p>
    <w:p w14:paraId="01B535B7" w14:textId="77777777" w:rsidR="00D0714A" w:rsidRDefault="00D0714A" w:rsidP="00D0714A">
      <w:pPr>
        <w:rPr>
          <w:rFonts w:ascii="Times New Roman" w:hAnsi="Times New Roman" w:cs="Times New Roman"/>
        </w:rPr>
      </w:pPr>
    </w:p>
    <w:p w14:paraId="1FDA5725" w14:textId="77777777" w:rsidR="00D0714A" w:rsidRDefault="00D0714A" w:rsidP="00D0714A">
      <w:pPr>
        <w:rPr>
          <w:rFonts w:ascii="Times New Roman" w:hAnsi="Times New Roman" w:cs="Times New Roman"/>
        </w:rPr>
      </w:pPr>
    </w:p>
    <w:p w14:paraId="164DD99F" w14:textId="77777777" w:rsidR="00D0714A" w:rsidRDefault="00D0714A" w:rsidP="00D071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He, John Norman(q.v.) and Robert </w:t>
      </w:r>
      <w:proofErr w:type="spellStart"/>
      <w:r>
        <w:rPr>
          <w:rFonts w:ascii="Times New Roman" w:hAnsi="Times New Roman" w:cs="Times New Roman"/>
        </w:rPr>
        <w:t>Cok</w:t>
      </w:r>
      <w:proofErr w:type="spellEnd"/>
      <w:r>
        <w:rPr>
          <w:rFonts w:ascii="Times New Roman" w:hAnsi="Times New Roman" w:cs="Times New Roman"/>
        </w:rPr>
        <w:t>(q.v.) made a plaint of debt against</w:t>
      </w:r>
    </w:p>
    <w:p w14:paraId="43A27590" w14:textId="77777777" w:rsidR="00D0714A" w:rsidRDefault="00D0714A" w:rsidP="00D071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him and Henry Yong of Gissing, Norfolk(q.v.).</w:t>
      </w:r>
    </w:p>
    <w:p w14:paraId="4A84F61F" w14:textId="77777777" w:rsidR="00D0714A" w:rsidRDefault="00D0714A" w:rsidP="00D071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69E2D0CF" w14:textId="77777777" w:rsidR="00D0714A" w:rsidRDefault="00D0714A" w:rsidP="00D0714A">
      <w:pPr>
        <w:rPr>
          <w:rFonts w:ascii="Times New Roman" w:hAnsi="Times New Roman" w:cs="Times New Roman"/>
        </w:rPr>
      </w:pPr>
    </w:p>
    <w:p w14:paraId="3D719554" w14:textId="77777777" w:rsidR="00D0714A" w:rsidRDefault="00D0714A" w:rsidP="00D0714A">
      <w:pPr>
        <w:rPr>
          <w:rFonts w:ascii="Times New Roman" w:hAnsi="Times New Roman" w:cs="Times New Roman"/>
        </w:rPr>
      </w:pPr>
    </w:p>
    <w:p w14:paraId="497A8238" w14:textId="77777777" w:rsidR="00D0714A" w:rsidRDefault="00D0714A" w:rsidP="00D071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July 2019</w:t>
      </w:r>
    </w:p>
    <w:p w14:paraId="777D3410" w14:textId="77777777" w:rsidR="006B2F86" w:rsidRPr="00E71FC3" w:rsidRDefault="00D0714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7CAC68" w14:textId="77777777" w:rsidR="00D0714A" w:rsidRDefault="00D0714A" w:rsidP="00E71FC3">
      <w:r>
        <w:separator/>
      </w:r>
    </w:p>
  </w:endnote>
  <w:endnote w:type="continuationSeparator" w:id="0">
    <w:p w14:paraId="6393CC56" w14:textId="77777777" w:rsidR="00D0714A" w:rsidRDefault="00D0714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09CB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34D50" w14:textId="77777777" w:rsidR="00D0714A" w:rsidRDefault="00D0714A" w:rsidP="00E71FC3">
      <w:r>
        <w:separator/>
      </w:r>
    </w:p>
  </w:footnote>
  <w:footnote w:type="continuationSeparator" w:id="0">
    <w:p w14:paraId="1A67B114" w14:textId="77777777" w:rsidR="00D0714A" w:rsidRDefault="00D0714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14A"/>
    <w:rsid w:val="001A7C09"/>
    <w:rsid w:val="00577BD5"/>
    <w:rsid w:val="00656CBA"/>
    <w:rsid w:val="006A1F77"/>
    <w:rsid w:val="00733BE7"/>
    <w:rsid w:val="00AB52E8"/>
    <w:rsid w:val="00B16D3F"/>
    <w:rsid w:val="00BB41AC"/>
    <w:rsid w:val="00D0714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808705"/>
  <w15:chartTrackingRefBased/>
  <w15:docId w15:val="{6C0FE041-7257-4771-9D06-6ED0A6535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14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2019-08-07T19:56:00Z</dcterms:created>
  <dcterms:modified xsi:type="dcterms:W3CDTF">2019-08-07T19:58:00Z</dcterms:modified>
</cp:coreProperties>
</file>